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A8" w:rsidRPr="00D37801" w:rsidRDefault="00E947A8" w:rsidP="00B75B84">
      <w:pPr>
        <w:tabs>
          <w:tab w:val="left" w:pos="1178"/>
        </w:tabs>
        <w:jc w:val="center"/>
        <w:rPr>
          <w:rFonts w:ascii="Times New Roman" w:hAnsi="Times New Roman"/>
          <w:b/>
          <w:i/>
          <w:sz w:val="24"/>
          <w:szCs w:val="24"/>
        </w:rPr>
      </w:pPr>
      <w:r w:rsidRPr="00D37801">
        <w:rPr>
          <w:rFonts w:ascii="Times New Roman" w:hAnsi="Times New Roman"/>
          <w:b/>
          <w:i/>
          <w:sz w:val="24"/>
          <w:szCs w:val="24"/>
        </w:rPr>
        <w:t xml:space="preserve">Отчет о работе летней оздоровительной  школьной площадки «КАПИТОШКИ»  </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b/>
          <w:sz w:val="24"/>
          <w:szCs w:val="24"/>
        </w:rPr>
        <w:t>Информация о площадке</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 xml:space="preserve">Детская оздоровительная площадка с 2-х часовым пребыванием:  </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Продолжительность оздоровления 14 дней:</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Смена – с 02.06 по 22.06.2015 г.</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 xml:space="preserve"> Режим работы с 09.00ч. до 11.00ч.</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Количество детей – 21 человек.</w:t>
      </w:r>
    </w:p>
    <w:p w:rsidR="00E947A8" w:rsidRPr="00D37801" w:rsidRDefault="00E947A8" w:rsidP="00D37801">
      <w:pPr>
        <w:spacing w:after="0"/>
        <w:ind w:left="94" w:right="94" w:firstLine="374"/>
        <w:jc w:val="both"/>
        <w:rPr>
          <w:rFonts w:ascii="Times New Roman" w:hAnsi="Times New Roman"/>
          <w:sz w:val="24"/>
          <w:szCs w:val="24"/>
        </w:rPr>
      </w:pPr>
      <w:r w:rsidRPr="00D37801">
        <w:rPr>
          <w:rFonts w:ascii="Times New Roman" w:hAnsi="Times New Roman"/>
          <w:sz w:val="24"/>
          <w:szCs w:val="24"/>
        </w:rPr>
        <w:t>Возраст – 6- 9 лет.</w:t>
      </w:r>
    </w:p>
    <w:p w:rsidR="00E947A8" w:rsidRPr="00D37801" w:rsidRDefault="00E947A8" w:rsidP="004615BB">
      <w:pPr>
        <w:spacing w:after="0"/>
        <w:ind w:left="94" w:right="94" w:firstLine="374"/>
        <w:jc w:val="both"/>
        <w:rPr>
          <w:rFonts w:ascii="Times New Roman" w:hAnsi="Times New Roman"/>
          <w:sz w:val="24"/>
          <w:szCs w:val="24"/>
        </w:rPr>
      </w:pPr>
      <w:r w:rsidRPr="00D37801">
        <w:rPr>
          <w:rFonts w:ascii="Times New Roman" w:hAnsi="Times New Roman"/>
          <w:b/>
          <w:sz w:val="24"/>
          <w:szCs w:val="24"/>
        </w:rPr>
        <w:t>Основная  цель</w:t>
      </w:r>
      <w:r w:rsidRPr="00D37801">
        <w:rPr>
          <w:rFonts w:ascii="Times New Roman" w:hAnsi="Times New Roman"/>
          <w:sz w:val="24"/>
          <w:szCs w:val="24"/>
        </w:rPr>
        <w:t xml:space="preserve"> оздоровительной площадки – организация свободного времени детей, </w:t>
      </w:r>
    </w:p>
    <w:p w:rsidR="00E947A8" w:rsidRPr="00D37801" w:rsidRDefault="00E947A8" w:rsidP="004615BB">
      <w:pPr>
        <w:spacing w:after="0"/>
        <w:ind w:left="94" w:right="94" w:firstLine="374"/>
        <w:jc w:val="both"/>
        <w:rPr>
          <w:rFonts w:ascii="Times New Roman" w:hAnsi="Times New Roman"/>
          <w:sz w:val="24"/>
          <w:szCs w:val="24"/>
        </w:rPr>
      </w:pPr>
      <w:r w:rsidRPr="00D37801">
        <w:rPr>
          <w:rFonts w:ascii="Times New Roman" w:hAnsi="Times New Roman"/>
          <w:sz w:val="24"/>
          <w:szCs w:val="24"/>
        </w:rPr>
        <w:t xml:space="preserve">создание оптимальных условий, обеспечивающих полноценный отдых </w:t>
      </w:r>
    </w:p>
    <w:p w:rsidR="00E947A8" w:rsidRPr="00D37801" w:rsidRDefault="00E947A8" w:rsidP="00D37801">
      <w:pPr>
        <w:spacing w:after="0"/>
        <w:ind w:right="94"/>
        <w:jc w:val="both"/>
        <w:rPr>
          <w:rFonts w:ascii="Times New Roman" w:hAnsi="Times New Roman"/>
          <w:sz w:val="24"/>
          <w:szCs w:val="24"/>
        </w:rPr>
      </w:pPr>
      <w:r w:rsidRPr="00D37801">
        <w:rPr>
          <w:rFonts w:ascii="Times New Roman" w:hAnsi="Times New Roman"/>
          <w:sz w:val="24"/>
          <w:szCs w:val="24"/>
        </w:rPr>
        <w:t xml:space="preserve"> ребят,  их оздоровление и творческое развитие.</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b/>
          <w:sz w:val="24"/>
          <w:szCs w:val="24"/>
        </w:rPr>
        <w:t>Основные задачи:</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Привлечение учащихся на определенный период летнего отдыха;</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Укрепление здоровья, содействие нормальному физическому развитию;</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организация полноценного отдыха для детей;</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физическое и психическое оздоровление;</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формирование у детей потребности в здоровом образе жизни;</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развитие потенциала каждого ребенка;</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развитие коллективистских отношений;</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выработка навыков здорового образа жизни;</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создание условий для самореализации учащихся;</w:t>
      </w:r>
    </w:p>
    <w:p w:rsidR="00E947A8" w:rsidRPr="00D37801" w:rsidRDefault="00E947A8">
      <w:pPr>
        <w:spacing w:after="0"/>
        <w:ind w:left="94" w:right="94" w:firstLine="374"/>
        <w:jc w:val="both"/>
        <w:rPr>
          <w:rFonts w:ascii="Times New Roman" w:hAnsi="Times New Roman"/>
          <w:sz w:val="24"/>
          <w:szCs w:val="24"/>
        </w:rPr>
      </w:pPr>
      <w:r w:rsidRPr="00D37801">
        <w:rPr>
          <w:rFonts w:ascii="Times New Roman" w:hAnsi="Times New Roman"/>
          <w:sz w:val="24"/>
          <w:szCs w:val="24"/>
        </w:rPr>
        <w:t>организация досуга учащихся;</w:t>
      </w:r>
    </w:p>
    <w:p w:rsidR="00E947A8" w:rsidRPr="00D37801" w:rsidRDefault="00E947A8" w:rsidP="00D37801">
      <w:pPr>
        <w:spacing w:after="0"/>
        <w:ind w:left="94" w:right="94" w:firstLine="374"/>
        <w:jc w:val="both"/>
        <w:rPr>
          <w:rFonts w:ascii="Times New Roman" w:hAnsi="Times New Roman"/>
          <w:sz w:val="24"/>
          <w:szCs w:val="24"/>
        </w:rPr>
      </w:pPr>
      <w:r w:rsidRPr="00D37801">
        <w:rPr>
          <w:rFonts w:ascii="Times New Roman" w:hAnsi="Times New Roman"/>
          <w:sz w:val="24"/>
          <w:szCs w:val="24"/>
        </w:rPr>
        <w:t>формирование и закрепление трудовых навыков.</w:t>
      </w:r>
    </w:p>
    <w:p w:rsidR="00E947A8" w:rsidRPr="00D37801" w:rsidRDefault="00E947A8">
      <w:pPr>
        <w:spacing w:after="0"/>
        <w:jc w:val="both"/>
        <w:rPr>
          <w:rFonts w:ascii="Times New Roman" w:hAnsi="Times New Roman"/>
          <w:sz w:val="24"/>
          <w:szCs w:val="24"/>
        </w:rPr>
      </w:pPr>
      <w:r w:rsidRPr="00D37801">
        <w:rPr>
          <w:rFonts w:ascii="Times New Roman" w:hAnsi="Times New Roman"/>
          <w:sz w:val="24"/>
          <w:szCs w:val="24"/>
        </w:rPr>
        <w:t xml:space="preserve">      Виды деятельности : активный отдых, выезды, экскурсии, соревнования, игры, конкурсы, тренинги,   беседы  с врачом,   просмотры кинофильмов и мультфильмов.</w:t>
      </w:r>
    </w:p>
    <w:p w:rsidR="00E947A8" w:rsidRPr="00D37801" w:rsidRDefault="00E947A8" w:rsidP="00513BDB">
      <w:pPr>
        <w:spacing w:before="100" w:after="100"/>
        <w:jc w:val="both"/>
        <w:rPr>
          <w:rFonts w:ascii="Times New Roman" w:hAnsi="Times New Roman"/>
          <w:sz w:val="24"/>
          <w:szCs w:val="24"/>
        </w:rPr>
      </w:pPr>
      <w:r w:rsidRPr="00D37801">
        <w:rPr>
          <w:rFonts w:ascii="Times New Roman" w:hAnsi="Times New Roman"/>
          <w:sz w:val="24"/>
          <w:szCs w:val="24"/>
        </w:rPr>
        <w:t xml:space="preserve">     Ежедневно на площадке проводилась утренняя зарядка. </w:t>
      </w:r>
    </w:p>
    <w:p w:rsidR="00E947A8" w:rsidRPr="00D37801" w:rsidRDefault="00E947A8" w:rsidP="00513BDB">
      <w:pPr>
        <w:spacing w:before="100" w:after="100"/>
        <w:ind w:firstLine="708"/>
        <w:jc w:val="both"/>
        <w:rPr>
          <w:rFonts w:ascii="Times New Roman" w:hAnsi="Times New Roman"/>
          <w:sz w:val="24"/>
          <w:szCs w:val="24"/>
        </w:rPr>
      </w:pPr>
      <w:r w:rsidRPr="00D37801">
        <w:rPr>
          <w:rFonts w:ascii="Times New Roman" w:hAnsi="Times New Roman"/>
          <w:sz w:val="24"/>
          <w:szCs w:val="24"/>
        </w:rPr>
        <w:t>Так же  велась и воспитательная работа: беседы о правилах дорожного движения, о безопасном пути в лагерь и домой, о правилах поведения на улице, в общественных местах, на прогулках, о здоровом образе жизни, о правильном питании и культуре питания, о дружбе и взаимопомощи.</w:t>
      </w:r>
    </w:p>
    <w:p w:rsidR="00E947A8" w:rsidRPr="00D37801" w:rsidRDefault="00E947A8">
      <w:pPr>
        <w:spacing w:before="100" w:after="100"/>
        <w:jc w:val="both"/>
        <w:rPr>
          <w:rFonts w:ascii="Times New Roman" w:hAnsi="Times New Roman"/>
          <w:sz w:val="24"/>
          <w:szCs w:val="24"/>
        </w:rPr>
      </w:pPr>
      <w:r w:rsidRPr="00D37801">
        <w:rPr>
          <w:rFonts w:ascii="Times New Roman" w:hAnsi="Times New Roman"/>
          <w:sz w:val="24"/>
          <w:szCs w:val="24"/>
        </w:rPr>
        <w:t xml:space="preserve">   </w:t>
      </w:r>
      <w:r w:rsidRPr="00D37801">
        <w:rPr>
          <w:rFonts w:ascii="Times New Roman" w:hAnsi="Times New Roman"/>
          <w:sz w:val="24"/>
          <w:szCs w:val="24"/>
        </w:rPr>
        <w:tab/>
        <w:t xml:space="preserve"> Воспитательная работа была организована в соответствии с  планом  воспитательной деятельности и велась на площадке по следующим направлениям:</w:t>
      </w:r>
    </w:p>
    <w:p w:rsidR="00E947A8" w:rsidRPr="00D37801" w:rsidRDefault="00E947A8">
      <w:pPr>
        <w:numPr>
          <w:ilvl w:val="0"/>
          <w:numId w:val="1"/>
        </w:numPr>
        <w:tabs>
          <w:tab w:val="left" w:pos="720"/>
        </w:tabs>
        <w:spacing w:before="100" w:after="100"/>
        <w:ind w:left="720" w:hanging="360"/>
        <w:jc w:val="both"/>
        <w:rPr>
          <w:rFonts w:ascii="Times New Roman" w:hAnsi="Times New Roman"/>
          <w:sz w:val="24"/>
          <w:szCs w:val="24"/>
        </w:rPr>
      </w:pPr>
      <w:r w:rsidRPr="00D37801">
        <w:rPr>
          <w:rFonts w:ascii="Times New Roman" w:hAnsi="Times New Roman"/>
          <w:sz w:val="24"/>
          <w:szCs w:val="24"/>
        </w:rPr>
        <w:t>Здоровье и спорт</w:t>
      </w:r>
    </w:p>
    <w:p w:rsidR="00E947A8" w:rsidRPr="00D37801" w:rsidRDefault="00E947A8">
      <w:pPr>
        <w:numPr>
          <w:ilvl w:val="0"/>
          <w:numId w:val="1"/>
        </w:numPr>
        <w:tabs>
          <w:tab w:val="left" w:pos="720"/>
        </w:tabs>
        <w:spacing w:before="100" w:after="100"/>
        <w:ind w:left="720" w:hanging="360"/>
        <w:jc w:val="both"/>
        <w:rPr>
          <w:rFonts w:ascii="Times New Roman" w:hAnsi="Times New Roman"/>
          <w:sz w:val="24"/>
          <w:szCs w:val="24"/>
        </w:rPr>
      </w:pPr>
      <w:r w:rsidRPr="00D37801">
        <w:rPr>
          <w:rFonts w:ascii="Times New Roman" w:hAnsi="Times New Roman"/>
          <w:sz w:val="24"/>
          <w:szCs w:val="24"/>
        </w:rPr>
        <w:t xml:space="preserve">Наша Родина </w:t>
      </w:r>
    </w:p>
    <w:p w:rsidR="00E947A8" w:rsidRPr="00D37801" w:rsidRDefault="00E947A8">
      <w:pPr>
        <w:numPr>
          <w:ilvl w:val="0"/>
          <w:numId w:val="1"/>
        </w:numPr>
        <w:tabs>
          <w:tab w:val="left" w:pos="720"/>
        </w:tabs>
        <w:spacing w:before="100" w:after="100"/>
        <w:ind w:left="720" w:hanging="360"/>
        <w:jc w:val="both"/>
        <w:rPr>
          <w:rFonts w:ascii="Times New Roman" w:hAnsi="Times New Roman"/>
          <w:sz w:val="24"/>
          <w:szCs w:val="24"/>
        </w:rPr>
      </w:pPr>
      <w:r w:rsidRPr="00D37801">
        <w:rPr>
          <w:rFonts w:ascii="Times New Roman" w:hAnsi="Times New Roman"/>
          <w:sz w:val="24"/>
          <w:szCs w:val="24"/>
        </w:rPr>
        <w:t xml:space="preserve">Природа  </w:t>
      </w:r>
    </w:p>
    <w:p w:rsidR="00E947A8" w:rsidRPr="00D37801" w:rsidRDefault="00E947A8">
      <w:pPr>
        <w:numPr>
          <w:ilvl w:val="0"/>
          <w:numId w:val="1"/>
        </w:numPr>
        <w:tabs>
          <w:tab w:val="left" w:pos="720"/>
        </w:tabs>
        <w:spacing w:before="100" w:after="100"/>
        <w:ind w:left="720" w:hanging="360"/>
        <w:jc w:val="both"/>
        <w:rPr>
          <w:rFonts w:ascii="Times New Roman" w:hAnsi="Times New Roman"/>
          <w:sz w:val="24"/>
          <w:szCs w:val="24"/>
        </w:rPr>
      </w:pPr>
      <w:r w:rsidRPr="00D37801">
        <w:rPr>
          <w:rFonts w:ascii="Times New Roman" w:hAnsi="Times New Roman"/>
          <w:sz w:val="24"/>
          <w:szCs w:val="24"/>
        </w:rPr>
        <w:t xml:space="preserve">Человек </w:t>
      </w:r>
    </w:p>
    <w:p w:rsidR="00E947A8" w:rsidRPr="00D37801" w:rsidRDefault="00E947A8">
      <w:pPr>
        <w:numPr>
          <w:ilvl w:val="0"/>
          <w:numId w:val="1"/>
        </w:numPr>
        <w:tabs>
          <w:tab w:val="left" w:pos="720"/>
        </w:tabs>
        <w:spacing w:before="100" w:after="100"/>
        <w:ind w:left="720" w:hanging="360"/>
        <w:jc w:val="both"/>
        <w:rPr>
          <w:rFonts w:ascii="Times New Roman" w:hAnsi="Times New Roman"/>
          <w:sz w:val="24"/>
          <w:szCs w:val="24"/>
        </w:rPr>
      </w:pPr>
      <w:r w:rsidRPr="00D37801">
        <w:rPr>
          <w:rFonts w:ascii="Times New Roman" w:hAnsi="Times New Roman"/>
          <w:sz w:val="24"/>
          <w:szCs w:val="24"/>
        </w:rPr>
        <w:t xml:space="preserve">Культура </w:t>
      </w:r>
    </w:p>
    <w:p w:rsidR="00E947A8" w:rsidRPr="00D37801" w:rsidRDefault="00E947A8" w:rsidP="00513BDB">
      <w:pPr>
        <w:spacing w:before="100" w:after="100"/>
        <w:ind w:firstLine="708"/>
        <w:jc w:val="both"/>
        <w:rPr>
          <w:rFonts w:ascii="Times New Roman" w:hAnsi="Times New Roman"/>
          <w:sz w:val="24"/>
          <w:szCs w:val="24"/>
        </w:rPr>
      </w:pPr>
      <w:r w:rsidRPr="00D37801">
        <w:rPr>
          <w:rFonts w:ascii="Times New Roman" w:hAnsi="Times New Roman"/>
          <w:sz w:val="24"/>
          <w:szCs w:val="24"/>
        </w:rPr>
        <w:t>Были разработаны разнообразные познавательные, творческие, развлекательные, педагогические программы, в центре которых ребенок, его интересы, здоровье и безопасность.</w:t>
      </w:r>
    </w:p>
    <w:p w:rsidR="00E947A8" w:rsidRPr="00D37801" w:rsidRDefault="00E947A8" w:rsidP="00D37801">
      <w:pPr>
        <w:spacing w:before="100" w:after="100"/>
        <w:ind w:left="94" w:right="94" w:firstLine="614"/>
        <w:jc w:val="both"/>
        <w:rPr>
          <w:rFonts w:ascii="Times New Roman" w:hAnsi="Times New Roman"/>
          <w:sz w:val="24"/>
          <w:szCs w:val="24"/>
        </w:rPr>
      </w:pPr>
      <w:r w:rsidRPr="00D37801">
        <w:rPr>
          <w:rFonts w:ascii="Times New Roman" w:hAnsi="Times New Roman"/>
          <w:sz w:val="24"/>
          <w:szCs w:val="24"/>
        </w:rPr>
        <w:t xml:space="preserve">План мероприятий, проводимых на оздоровительной площадке, составлен так, чтобы каждое мероприятие носило всесторонний воспитательный характер, затрагивало все аспекты и направления воспитательной концепции. </w:t>
      </w:r>
    </w:p>
    <w:p w:rsidR="00E947A8" w:rsidRPr="00D37801" w:rsidRDefault="00E947A8">
      <w:pPr>
        <w:spacing w:after="0"/>
        <w:jc w:val="both"/>
        <w:rPr>
          <w:rFonts w:ascii="Times New Roman" w:hAnsi="Times New Roman"/>
          <w:sz w:val="24"/>
          <w:szCs w:val="24"/>
        </w:rPr>
      </w:pPr>
      <w:r w:rsidRPr="00D37801">
        <w:rPr>
          <w:rFonts w:ascii="Times New Roman" w:hAnsi="Times New Roman"/>
          <w:sz w:val="24"/>
          <w:szCs w:val="24"/>
        </w:rPr>
        <w:tab/>
        <w:t>02.06.2015 года при МБОУ «Удачненская школа» была открыта тематическая площадка, которая состоит из четырех отрядов. Первый отряд это ребята 1-2 классов, название  «Капитошки». В отряд принято 21 ребенка. С первым отрядом работала Годованюк К.С. – учитель начальных классов.   Программа, составленная преподавателем несла спортивно-оздоровительный характер.</w:t>
      </w:r>
    </w:p>
    <w:p w:rsidR="00E947A8" w:rsidRPr="00D37801" w:rsidRDefault="00E947A8">
      <w:pPr>
        <w:spacing w:after="0"/>
        <w:jc w:val="both"/>
        <w:rPr>
          <w:rFonts w:ascii="Times New Roman" w:hAnsi="Times New Roman"/>
          <w:sz w:val="24"/>
          <w:szCs w:val="24"/>
        </w:rPr>
      </w:pPr>
      <w:r w:rsidRPr="00D37801">
        <w:rPr>
          <w:rFonts w:ascii="Times New Roman" w:hAnsi="Times New Roman"/>
          <w:sz w:val="24"/>
          <w:szCs w:val="24"/>
        </w:rPr>
        <w:tab/>
        <w:t>Детям были созданы все условия для отдыха, физического развития и оздоровления. Дети находились на площадке с 9-00 до 11-00 часов ежедневно, кроме субботы и воскресенья.</w:t>
      </w:r>
    </w:p>
    <w:p w:rsidR="00E947A8" w:rsidRPr="00D37801" w:rsidRDefault="00E947A8">
      <w:pPr>
        <w:spacing w:after="0"/>
        <w:jc w:val="both"/>
        <w:rPr>
          <w:rFonts w:ascii="Times New Roman" w:hAnsi="Times New Roman"/>
          <w:sz w:val="24"/>
          <w:szCs w:val="24"/>
        </w:rPr>
      </w:pPr>
      <w:r w:rsidRPr="00D37801">
        <w:rPr>
          <w:rFonts w:ascii="Times New Roman" w:hAnsi="Times New Roman"/>
          <w:sz w:val="24"/>
          <w:szCs w:val="24"/>
        </w:rPr>
        <w:tab/>
        <w:t>В отряде был избран свой командир, девиз, речевки, отрядная песня, отмечены дела отряда. Был составлен план мероприятий.</w:t>
      </w:r>
    </w:p>
    <w:p w:rsidR="00E947A8" w:rsidRPr="00D37801" w:rsidRDefault="00E947A8">
      <w:pPr>
        <w:spacing w:after="0"/>
        <w:jc w:val="both"/>
        <w:rPr>
          <w:rFonts w:ascii="Times New Roman" w:hAnsi="Times New Roman"/>
          <w:sz w:val="24"/>
          <w:szCs w:val="24"/>
        </w:rPr>
      </w:pPr>
      <w:r w:rsidRPr="00D37801">
        <w:rPr>
          <w:rFonts w:ascii="Times New Roman" w:hAnsi="Times New Roman"/>
          <w:sz w:val="24"/>
          <w:szCs w:val="24"/>
        </w:rPr>
        <w:tab/>
        <w:t xml:space="preserve">В первый день пребывания в лагере был проведен инструктаж по ТБ учащихся во время экскурсий, по ПДД, по ТБ при пожаре. </w:t>
      </w:r>
    </w:p>
    <w:p w:rsidR="00E947A8" w:rsidRPr="00D37801" w:rsidRDefault="00E947A8" w:rsidP="00163744">
      <w:pPr>
        <w:spacing w:after="0"/>
        <w:ind w:firstLine="708"/>
        <w:jc w:val="both"/>
        <w:rPr>
          <w:rFonts w:ascii="Times New Roman" w:hAnsi="Times New Roman"/>
          <w:sz w:val="24"/>
          <w:szCs w:val="24"/>
        </w:rPr>
      </w:pPr>
      <w:r w:rsidRPr="00D37801">
        <w:rPr>
          <w:rFonts w:ascii="Times New Roman" w:hAnsi="Times New Roman"/>
          <w:sz w:val="24"/>
          <w:szCs w:val="24"/>
        </w:rPr>
        <w:t>Каждое утро в 9-00 проводилась утренняя зарядка, после зарядки проходила санитарно-гигиенический осмотр медсестры.</w:t>
      </w:r>
    </w:p>
    <w:p w:rsidR="00E947A8" w:rsidRPr="00D37801" w:rsidRDefault="00E947A8" w:rsidP="00163744">
      <w:pPr>
        <w:spacing w:after="0"/>
        <w:ind w:firstLine="708"/>
        <w:jc w:val="both"/>
        <w:rPr>
          <w:rFonts w:ascii="Times New Roman" w:hAnsi="Times New Roman"/>
          <w:sz w:val="24"/>
          <w:szCs w:val="24"/>
        </w:rPr>
      </w:pPr>
      <w:r w:rsidRPr="00D37801">
        <w:rPr>
          <w:rFonts w:ascii="Times New Roman" w:hAnsi="Times New Roman"/>
          <w:sz w:val="24"/>
          <w:szCs w:val="24"/>
        </w:rPr>
        <w:t xml:space="preserve">С целью укрепления здоровья детей с учетом рекомендаций  школьной медсестры на пришкольном участке была организована «Комната отдыха»,   где детям предлагались тихие игры. С особым энтузиазмом ребята принимали участие в «Веселых стартах», в подвижных играх и эстафетах. </w:t>
      </w:r>
    </w:p>
    <w:p w:rsidR="00E947A8" w:rsidRPr="00D37801" w:rsidRDefault="00E947A8">
      <w:pPr>
        <w:spacing w:before="100" w:after="100"/>
        <w:jc w:val="both"/>
        <w:rPr>
          <w:rFonts w:ascii="Times New Roman" w:hAnsi="Times New Roman"/>
          <w:sz w:val="24"/>
          <w:szCs w:val="24"/>
        </w:rPr>
      </w:pPr>
      <w:r w:rsidRPr="00D37801">
        <w:rPr>
          <w:rFonts w:ascii="Times New Roman" w:hAnsi="Times New Roman"/>
          <w:sz w:val="24"/>
          <w:szCs w:val="24"/>
        </w:rPr>
        <w:t xml:space="preserve">     Особое внимание мы уделяли организации прогулок. Коллективные прогулки и экскурсии являются наиболее подходящим средством для формирования у детей правильного эмоционального глубокого понимания моральных ценностей и принципов здорового образа жизни. </w:t>
      </w:r>
      <w:r w:rsidRPr="00D37801">
        <w:rPr>
          <w:rFonts w:ascii="Times New Roman" w:hAnsi="Times New Roman"/>
          <w:color w:val="004080"/>
          <w:sz w:val="24"/>
          <w:szCs w:val="24"/>
        </w:rPr>
        <w:t xml:space="preserve"> </w:t>
      </w:r>
      <w:r w:rsidRPr="00D37801">
        <w:rPr>
          <w:rFonts w:ascii="Times New Roman" w:hAnsi="Times New Roman"/>
          <w:sz w:val="24"/>
          <w:szCs w:val="24"/>
        </w:rPr>
        <w:t>Ребята много времени находились на свежем воздухе, большинство игр и спортивных занятий проводились на улице.  Итогом работы тематической площадки была праздничная программа с элементами маскарада.</w:t>
      </w:r>
    </w:p>
    <w:p w:rsidR="00E947A8" w:rsidRPr="00D37801" w:rsidRDefault="00E947A8">
      <w:pPr>
        <w:spacing w:after="0"/>
        <w:ind w:firstLine="708"/>
        <w:jc w:val="both"/>
        <w:rPr>
          <w:rFonts w:ascii="Times New Roman" w:hAnsi="Times New Roman"/>
          <w:sz w:val="24"/>
          <w:szCs w:val="24"/>
        </w:rPr>
      </w:pPr>
      <w:r w:rsidRPr="00D37801">
        <w:rPr>
          <w:rFonts w:ascii="Times New Roman" w:hAnsi="Times New Roman"/>
          <w:sz w:val="24"/>
          <w:szCs w:val="24"/>
        </w:rPr>
        <w:t>Все дети остались довольны пребыванием на тематической площадке, хорошо отдохнули, узнали  много интересного, нашли новых друзей. Хочется отметить хорошую работу учителей, которые старались, чтобы каждый день пребывания детей на площадке  был настоящим праздником.</w:t>
      </w:r>
    </w:p>
    <w:p w:rsidR="00E947A8" w:rsidRPr="00D37801" w:rsidRDefault="00E947A8">
      <w:pPr>
        <w:spacing w:after="0"/>
        <w:ind w:firstLine="708"/>
        <w:jc w:val="both"/>
        <w:rPr>
          <w:rFonts w:ascii="Times New Roman" w:hAnsi="Times New Roman"/>
          <w:sz w:val="24"/>
          <w:szCs w:val="24"/>
        </w:rPr>
      </w:pPr>
      <w:r w:rsidRPr="00D37801">
        <w:rPr>
          <w:rFonts w:ascii="Times New Roman" w:hAnsi="Times New Roman"/>
          <w:sz w:val="24"/>
          <w:szCs w:val="24"/>
        </w:rPr>
        <w:t xml:space="preserve">  </w:t>
      </w:r>
    </w:p>
    <w:p w:rsidR="00E947A8" w:rsidRDefault="00E947A8">
      <w:pPr>
        <w:spacing w:after="0"/>
        <w:jc w:val="both"/>
        <w:rPr>
          <w:rFonts w:ascii="Times New Roman" w:hAnsi="Times New Roman"/>
          <w:b/>
          <w:i/>
          <w:sz w:val="28"/>
        </w:rPr>
      </w:pPr>
      <w:bookmarkStart w:id="0" w:name="_GoBack"/>
      <w:bookmarkEnd w:id="0"/>
    </w:p>
    <w:sectPr w:rsidR="00E947A8" w:rsidSect="005A68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082C73"/>
    <w:multiLevelType w:val="multilevel"/>
    <w:tmpl w:val="F2F8D6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FE9"/>
    <w:rsid w:val="0005495B"/>
    <w:rsid w:val="00163744"/>
    <w:rsid w:val="001D4BF4"/>
    <w:rsid w:val="00253DED"/>
    <w:rsid w:val="00262CA4"/>
    <w:rsid w:val="003E3C3B"/>
    <w:rsid w:val="003E73AD"/>
    <w:rsid w:val="004615BB"/>
    <w:rsid w:val="00513BDB"/>
    <w:rsid w:val="005A68FA"/>
    <w:rsid w:val="005E3061"/>
    <w:rsid w:val="00817438"/>
    <w:rsid w:val="009F6031"/>
    <w:rsid w:val="00A54EA6"/>
    <w:rsid w:val="00A84989"/>
    <w:rsid w:val="00A90146"/>
    <w:rsid w:val="00B75B84"/>
    <w:rsid w:val="00B8320D"/>
    <w:rsid w:val="00D37801"/>
    <w:rsid w:val="00E03FE9"/>
    <w:rsid w:val="00E947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8F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2</Pages>
  <Words>594</Words>
  <Characters>3387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Удачное</cp:lastModifiedBy>
  <cp:revision>7</cp:revision>
  <cp:lastPrinted>2015-06-22T09:32:00Z</cp:lastPrinted>
  <dcterms:created xsi:type="dcterms:W3CDTF">2014-06-30T06:24:00Z</dcterms:created>
  <dcterms:modified xsi:type="dcterms:W3CDTF">2015-06-22T09:32:00Z</dcterms:modified>
</cp:coreProperties>
</file>